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South West Wiltshire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South West Wiltshire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South West Wiltshire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South West Wiltshire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South West Wiltshire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South West Wiltshire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60.0% </w:t>
      </w:r>
      <w:r w:rsidRPr="004747BF">
        <w:rPr>
          <w:rFonts w:ascii="Libre Franklin Light" w:eastAsia="Times New Roman" w:hAnsi="Libre Franklin Light" w:cs="Calibri Light"/>
        </w:rPr>
        <w:t xml:space="preserve">of those respondents classified as PGSI 8+ in South West Wiltshire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South West Wiltshire is estimated to be </w:t>
      </w:r>
      <w:r w:rsidRPr="00773DF7">
        <w:rPr>
          <w:rFonts w:ascii="Libre Franklin Light" w:eastAsia="Times New Roman" w:hAnsi="Libre Franklin Light" w:cs="Calibri Light"/>
          <w:b/>
          <w:bCs/>
          <w:color w:val="C45911" w:themeColor="accent2" w:themeShade="BF"/>
        </w:rPr>
        <w:t xml:space="preserve">£1,188,681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South West Wiltshire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West Wiltshire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West Wiltshire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South West Wiltshire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outh West Wilt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South West Wiltshire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outh West Wilt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South West Wiltshire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19.4%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West Wiltshire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outh West Wilt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South West Wiltshire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19.4%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South West Wiltshire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West Wiltshire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47.4%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South West Wiltshire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South West Wiltshire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South West Wiltshire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£1,188,681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South West Wiltshire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£19,362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£400,410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£28,684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£8,067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£14,790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£717,368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£1,188,681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South West Wiltshire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South West Wiltshire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West Wiltshire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West Wiltshire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West Wiltshire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West Wiltshire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South West Wiltshire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South West Wiltshire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West Wiltshire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West Wiltshire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South West Wiltshire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South West Wiltshire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6316FCB2-384B-4EEB-B1C9-9AF2A11752E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